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ind w:firstLine="689" w:firstLineChars="245"/>
        <w:jc w:val="both"/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 xml:space="preserve">         阜新高等专科学校2017年单独招生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计算机应用专业技能考核大纲</w:t>
      </w:r>
    </w:p>
    <w:p>
      <w:pPr>
        <w:spacing w:before="240"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一、数据库应用技术（</w:t>
      </w:r>
      <w:r>
        <w:rPr>
          <w:sz w:val="24"/>
          <w:szCs w:val="24"/>
        </w:rPr>
        <w:t>Visual FoxPro 6.0</w:t>
      </w:r>
      <w:r>
        <w:rPr>
          <w:rFonts w:hint="eastAsia"/>
          <w:sz w:val="24"/>
          <w:szCs w:val="24"/>
        </w:rPr>
        <w:t>）</w:t>
      </w:r>
    </w:p>
    <w:p>
      <w:pPr>
        <w:spacing w:line="500" w:lineRule="exact"/>
        <w:ind w:left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、能建立数据库文件并掌握表记录的插入、删除、添加、替换操作</w:t>
      </w:r>
    </w:p>
    <w:p>
      <w:pPr>
        <w:spacing w:line="500" w:lineRule="exact"/>
        <w:ind w:left="31680" w:leftChars="229" w:hanging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、掌握顺序查询、索引查询；掌握计数、求和、求平均值的方法</w:t>
      </w:r>
    </w:p>
    <w:p>
      <w:pPr>
        <w:spacing w:line="500" w:lineRule="exact"/>
        <w:ind w:left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、掌握建立与执行程序文件（顺序、选择、循环）</w:t>
      </w:r>
    </w:p>
    <w:p>
      <w:pPr>
        <w:spacing w:line="500" w:lineRule="exact"/>
        <w:ind w:left="48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、通过编写、调试结构化程序实现对数据表记录的基本操作。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二、网页设计与制作（</w:t>
      </w:r>
      <w:r>
        <w:rPr>
          <w:sz w:val="24"/>
          <w:szCs w:val="24"/>
        </w:rPr>
        <w:t>Dreamweaver CS5</w:t>
      </w:r>
      <w:r>
        <w:rPr>
          <w:rFonts w:hint="eastAsia"/>
          <w:sz w:val="24"/>
          <w:szCs w:val="24"/>
        </w:rPr>
        <w:t>或以上版本）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、掌握网站的整体结构规划并能创建和管理本地站点</w:t>
      </w:r>
    </w:p>
    <w:p>
      <w:pPr>
        <w:pStyle w:val="6"/>
        <w:spacing w:line="500" w:lineRule="exact"/>
        <w:ind w:left="31680" w:leftChars="230" w:hanging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、能创建简单页面并进行页面属性设置并能在网页中插入文字、图像、水平线等基本页面元素</w:t>
      </w:r>
    </w:p>
    <w:p>
      <w:pPr>
        <w:pStyle w:val="6"/>
        <w:spacing w:line="500" w:lineRule="exact"/>
        <w:ind w:left="31680" w:leftChars="230" w:hangingChars="150" w:firstLine="316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、熟练处理各种类型的超级链接；在网页中正确使用表格；正确使用样式表统一网页格式。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三、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语言程序设计（</w:t>
      </w:r>
      <w:r>
        <w:rPr>
          <w:sz w:val="24"/>
          <w:szCs w:val="24"/>
        </w:rPr>
        <w:t>Microsoft Visual C++6.0</w:t>
      </w:r>
      <w:r>
        <w:rPr>
          <w:rFonts w:hint="eastAsia"/>
          <w:sz w:val="24"/>
          <w:szCs w:val="24"/>
        </w:rPr>
        <w:t>或</w:t>
      </w:r>
      <w:r>
        <w:rPr>
          <w:sz w:val="24"/>
          <w:szCs w:val="24"/>
        </w:rPr>
        <w:t>TurBo C 2.0</w:t>
      </w:r>
      <w:r>
        <w:rPr>
          <w:rFonts w:hint="eastAsia"/>
          <w:sz w:val="24"/>
          <w:szCs w:val="24"/>
        </w:rPr>
        <w:t>）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、创建、编辑、编译、保存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语言程序文件。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、掌握顺序结构、分支结构、循环结构语句的语法规则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、编写简单程序，并在程序中使用一维数据解决问题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、掌握函数参数传递规则，并能编写简单函数。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四、图形图像处理（</w:t>
      </w:r>
      <w:r>
        <w:rPr>
          <w:sz w:val="24"/>
          <w:szCs w:val="24"/>
        </w:rPr>
        <w:t>Photoshop CS5</w:t>
      </w:r>
      <w:r>
        <w:rPr>
          <w:rFonts w:hint="eastAsia"/>
          <w:sz w:val="24"/>
          <w:szCs w:val="24"/>
        </w:rPr>
        <w:t>或以上版本）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、能创建、打开、保存图像文件；掌握绘图工具的基本使用方法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、掌握选区工具和移动工具选取简单区域并合成图像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、能对图像进行简单的颜色调整与编辑；能使用图层工具进行基本操作</w:t>
      </w:r>
    </w:p>
    <w:p>
      <w:pPr>
        <w:spacing w:line="500" w:lineRule="exact"/>
        <w:ind w:left="485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、能使用文字工具编辑出有特效的文字。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五、计算机网络组建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、能进行双绞线的制作，能进行室内光纤熔接的操作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、能安装网卡，能进行</w:t>
      </w:r>
      <w:r>
        <w:rPr>
          <w:sz w:val="24"/>
          <w:szCs w:val="24"/>
        </w:rPr>
        <w:t>IP</w:t>
      </w:r>
      <w:r>
        <w:rPr>
          <w:rFonts w:hint="eastAsia"/>
          <w:sz w:val="24"/>
          <w:szCs w:val="24"/>
        </w:rPr>
        <w:t>设置和</w:t>
      </w:r>
      <w:r>
        <w:rPr>
          <w:sz w:val="24"/>
          <w:szCs w:val="24"/>
        </w:rPr>
        <w:t>IP</w:t>
      </w:r>
      <w:r>
        <w:rPr>
          <w:rFonts w:hint="eastAsia"/>
          <w:sz w:val="24"/>
          <w:szCs w:val="24"/>
        </w:rPr>
        <w:t>编码</w:t>
      </w:r>
    </w:p>
    <w:p>
      <w:pPr>
        <w:pStyle w:val="6"/>
        <w:spacing w:line="500" w:lineRule="exact"/>
        <w:ind w:firstLine="31680" w:firstLineChars="202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、能设置文件共享，能设置和管理网络打印机</w:t>
      </w:r>
    </w:p>
    <w:p>
      <w:pPr>
        <w:pStyle w:val="6"/>
        <w:spacing w:line="500" w:lineRule="exact"/>
        <w:ind w:firstLine="31680" w:firstLineChars="202"/>
        <w:rPr>
          <w:rFonts w:hint="eastAsia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、能接入</w:t>
      </w:r>
      <w:r>
        <w:rPr>
          <w:sz w:val="24"/>
          <w:szCs w:val="24"/>
        </w:rPr>
        <w:t>Internet</w:t>
      </w:r>
      <w:r>
        <w:rPr>
          <w:rFonts w:hint="eastAsia"/>
          <w:sz w:val="24"/>
          <w:szCs w:val="24"/>
        </w:rPr>
        <w:t>，能够熟练使用简单网络操作命令。</w:t>
      </w:r>
    </w:p>
    <w:p>
      <w:pPr>
        <w:widowControl/>
        <w:spacing w:line="480" w:lineRule="auto"/>
        <w:jc w:val="left"/>
        <w:rPr>
          <w:rFonts w:hint="eastAsia" w:ascii="宋体" w:hAnsi="宋体" w:cs="宋体"/>
          <w:kern w:val="0"/>
          <w:sz w:val="24"/>
          <w:szCs w:val="22"/>
        </w:rPr>
      </w:pPr>
      <w:r>
        <w:rPr>
          <w:rFonts w:hint="eastAsia" w:ascii="宋体" w:hAnsi="宋体" w:cs="宋体"/>
          <w:kern w:val="0"/>
          <w:sz w:val="24"/>
          <w:szCs w:val="22"/>
          <w:lang w:eastAsia="zh-CN"/>
        </w:rPr>
        <w:t>六、</w:t>
      </w:r>
      <w:r>
        <w:rPr>
          <w:rFonts w:hint="eastAsia" w:ascii="宋体" w:hAnsi="宋体" w:cs="宋体"/>
          <w:kern w:val="0"/>
          <w:sz w:val="24"/>
          <w:szCs w:val="22"/>
        </w:rPr>
        <w:t>考试时长及分值</w:t>
      </w:r>
    </w:p>
    <w:p>
      <w:pPr>
        <w:widowControl/>
        <w:spacing w:line="480" w:lineRule="auto"/>
        <w:jc w:val="left"/>
        <w:rPr>
          <w:rFonts w:hint="eastAsia" w:cs="宋体"/>
          <w:sz w:val="28"/>
          <w:szCs w:val="28"/>
        </w:rPr>
      </w:pPr>
      <w:r>
        <w:rPr>
          <w:rFonts w:hint="eastAsia" w:ascii="宋体" w:hAnsi="宋体" w:cs="宋体"/>
          <w:kern w:val="0"/>
          <w:sz w:val="24"/>
          <w:szCs w:val="22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2"/>
        </w:rPr>
        <w:t>考试限时两个小时，总分2</w:t>
      </w:r>
      <w:r>
        <w:rPr>
          <w:rFonts w:hint="eastAsia" w:ascii="宋体" w:hAnsi="宋体" w:cs="宋体"/>
          <w:kern w:val="0"/>
          <w:sz w:val="24"/>
          <w:szCs w:val="22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2"/>
        </w:rPr>
        <w:t>0分。</w:t>
      </w:r>
    </w:p>
    <w:p>
      <w:pPr>
        <w:pStyle w:val="6"/>
        <w:spacing w:line="500" w:lineRule="exact"/>
        <w:ind w:firstLine="31680" w:firstLineChars="202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64E3"/>
    <w:rsid w:val="0004324B"/>
    <w:rsid w:val="0008474A"/>
    <w:rsid w:val="00105D3C"/>
    <w:rsid w:val="0018443F"/>
    <w:rsid w:val="001E4801"/>
    <w:rsid w:val="00283285"/>
    <w:rsid w:val="002A5730"/>
    <w:rsid w:val="003042CB"/>
    <w:rsid w:val="003E5D2C"/>
    <w:rsid w:val="004664E3"/>
    <w:rsid w:val="004A0E5F"/>
    <w:rsid w:val="00502FAF"/>
    <w:rsid w:val="00572B16"/>
    <w:rsid w:val="005A45DE"/>
    <w:rsid w:val="006254FB"/>
    <w:rsid w:val="00727031"/>
    <w:rsid w:val="007456E4"/>
    <w:rsid w:val="007671AD"/>
    <w:rsid w:val="007866F1"/>
    <w:rsid w:val="007A20FE"/>
    <w:rsid w:val="007B2EC0"/>
    <w:rsid w:val="007D0801"/>
    <w:rsid w:val="007E787E"/>
    <w:rsid w:val="0081237A"/>
    <w:rsid w:val="00903539"/>
    <w:rsid w:val="009149DC"/>
    <w:rsid w:val="00A34B43"/>
    <w:rsid w:val="00A56060"/>
    <w:rsid w:val="00BD11A0"/>
    <w:rsid w:val="00C16458"/>
    <w:rsid w:val="00C758F8"/>
    <w:rsid w:val="00C845C3"/>
    <w:rsid w:val="00CE3B59"/>
    <w:rsid w:val="00DD4C4F"/>
    <w:rsid w:val="00E30D7C"/>
    <w:rsid w:val="00E7125B"/>
    <w:rsid w:val="00FE0865"/>
    <w:rsid w:val="00FF0D41"/>
    <w:rsid w:val="422911FD"/>
    <w:rsid w:val="58324C19"/>
    <w:rsid w:val="627A258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102</Words>
  <Characters>585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2017-02-28T00:31:00Z</dcterms:created>
  <dc:creator>微软用户</dc:creator>
  <cp:lastModifiedBy>Administrator</cp:lastModifiedBy>
  <cp:lastPrinted>2017-02-28T00:51:00Z</cp:lastPrinted>
  <dcterms:modified xsi:type="dcterms:W3CDTF">2017-03-01T08:21:58Z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